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1A233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PYKE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1A233C" w:rsidRDefault="001A233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1A233C" w:rsidRDefault="001A233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233C" w:rsidRDefault="001A233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233C" w:rsidRDefault="001A233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ca.</w:t>
      </w: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>He was a Fellow of Pembroke Hall.</w:t>
      </w:r>
    </w:p>
    <w:p w:rsidR="001A233C" w:rsidRDefault="001A233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p.364)</w:t>
      </w:r>
    </w:p>
    <w:p w:rsidR="001A233C" w:rsidRDefault="001A233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233C" w:rsidRDefault="001A233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233C" w:rsidRPr="001A233C" w:rsidRDefault="001A233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December 2015</w:t>
      </w:r>
      <w:bookmarkStart w:id="0" w:name="_GoBack"/>
      <w:bookmarkEnd w:id="0"/>
    </w:p>
    <w:sectPr w:rsidR="001A233C" w:rsidRPr="001A23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33C" w:rsidRDefault="001A233C" w:rsidP="00564E3C">
      <w:pPr>
        <w:spacing w:after="0" w:line="240" w:lineRule="auto"/>
      </w:pPr>
      <w:r>
        <w:separator/>
      </w:r>
    </w:p>
  </w:endnote>
  <w:endnote w:type="continuationSeparator" w:id="0">
    <w:p w:rsidR="001A233C" w:rsidRDefault="001A233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A233C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33C" w:rsidRDefault="001A233C" w:rsidP="00564E3C">
      <w:pPr>
        <w:spacing w:after="0" w:line="240" w:lineRule="auto"/>
      </w:pPr>
      <w:r>
        <w:separator/>
      </w:r>
    </w:p>
  </w:footnote>
  <w:footnote w:type="continuationSeparator" w:id="0">
    <w:p w:rsidR="001A233C" w:rsidRDefault="001A233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33C"/>
    <w:rsid w:val="001A233C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3B745"/>
  <w15:chartTrackingRefBased/>
  <w15:docId w15:val="{51390E15-0B19-472B-95C3-E8F0A080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2015-12-06T20:39:00Z</dcterms:created>
  <dcterms:modified xsi:type="dcterms:W3CDTF">2015-12-06T20:41:00Z</dcterms:modified>
</cp:coreProperties>
</file>